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D7F5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1F0192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1F0192">
              <w:t xml:space="preserve">Сухановой А.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5F0531" w:rsidRDefault="00D25713" w:rsidP="001F0192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1F0192">
        <w:t xml:space="preserve">Сухановой А. В. разрешение </w:t>
      </w:r>
      <w:r w:rsidR="001F0192" w:rsidRPr="001309F9">
        <w:t>на условно разрешенный вид испол</w:t>
      </w:r>
      <w:r w:rsidR="001F0192" w:rsidRPr="001309F9">
        <w:t>ь</w:t>
      </w:r>
      <w:r w:rsidR="001F0192" w:rsidRPr="001309F9">
        <w:t>зования земельного участка с кадастровым номером 54:35:</w:t>
      </w:r>
      <w:r w:rsidR="001F0192">
        <w:t>042155</w:t>
      </w:r>
      <w:r w:rsidR="001F0192" w:rsidRPr="001309F9">
        <w:t>:</w:t>
      </w:r>
      <w:r w:rsidR="001F0192">
        <w:t>8</w:t>
      </w:r>
      <w:r w:rsidR="001F0192" w:rsidRPr="001309F9">
        <w:t xml:space="preserve"> площадью </w:t>
      </w:r>
      <w:r w:rsidR="001F0192">
        <w:t>728</w:t>
      </w:r>
      <w:r w:rsidR="001F0192" w:rsidRPr="001309F9">
        <w:t xml:space="preserve"> кв. м</w:t>
      </w:r>
      <w:r w:rsidR="001F0192">
        <w:t xml:space="preserve"> с местоположением: </w:t>
      </w:r>
      <w:r w:rsidR="001F0192" w:rsidRPr="002A1933">
        <w:t>устано</w:t>
      </w:r>
      <w:r w:rsidR="001F0192" w:rsidRPr="002A1933">
        <w:t>в</w:t>
      </w:r>
      <w:r w:rsidR="001F0192" w:rsidRPr="002A1933">
        <w:t>лено относительно ориентира, расположенного в границах участка</w:t>
      </w:r>
      <w:r w:rsidR="001F0192">
        <w:t>, о</w:t>
      </w:r>
      <w:r w:rsidR="001F0192" w:rsidRPr="002A1933">
        <w:t>риентир</w:t>
      </w:r>
      <w:r w:rsidR="001F0192">
        <w:t xml:space="preserve"> по адресу:</w:t>
      </w:r>
      <w:r w:rsidR="001F0192" w:rsidRPr="002A1933">
        <w:t xml:space="preserve"> </w:t>
      </w:r>
      <w:proofErr w:type="gramStart"/>
      <w:r w:rsidR="001F0192">
        <w:t xml:space="preserve">Российская Федерация, </w:t>
      </w:r>
      <w:r w:rsidR="001F0192" w:rsidRPr="008A5110">
        <w:rPr>
          <w:rFonts w:hint="eastAsia"/>
        </w:rPr>
        <w:t>Новосибирская</w:t>
      </w:r>
      <w:r w:rsidR="001F0192">
        <w:t xml:space="preserve"> область</w:t>
      </w:r>
      <w:r w:rsidR="001F0192" w:rsidRPr="008A5110">
        <w:t xml:space="preserve">, </w:t>
      </w:r>
      <w:r w:rsidR="001F0192" w:rsidRPr="008A5110">
        <w:rPr>
          <w:rFonts w:hint="eastAsia"/>
        </w:rPr>
        <w:t>г</w:t>
      </w:r>
      <w:r w:rsidR="001F0192">
        <w:t>о</w:t>
      </w:r>
      <w:r w:rsidR="001F0192">
        <w:t>род</w:t>
      </w:r>
      <w:r w:rsidR="001F0192" w:rsidRPr="008A5110">
        <w:t xml:space="preserve"> </w:t>
      </w:r>
      <w:r w:rsidR="001F0192" w:rsidRPr="008A5110">
        <w:rPr>
          <w:rFonts w:hint="eastAsia"/>
        </w:rPr>
        <w:t>Новосибирск</w:t>
      </w:r>
      <w:r w:rsidR="001F0192" w:rsidRPr="002A1933">
        <w:t>,</w:t>
      </w:r>
      <w:r w:rsidR="001F0192">
        <w:t xml:space="preserve"> ул. </w:t>
      </w:r>
      <w:proofErr w:type="spellStart"/>
      <w:r w:rsidR="001F0192">
        <w:t>Леваневского</w:t>
      </w:r>
      <w:proofErr w:type="spellEnd"/>
      <w:r w:rsidR="001F0192">
        <w:t>, д. 11 (з</w:t>
      </w:r>
      <w:r w:rsidR="001F0192" w:rsidRPr="00194D3D">
        <w:t>она застройки жилыми домами смешанной этажности (Ж-1)</w:t>
      </w:r>
      <w:r w:rsidR="001F0192">
        <w:t xml:space="preserve"> </w:t>
      </w:r>
      <w:proofErr w:type="spellStart"/>
      <w:r w:rsidR="001F0192">
        <w:t>подзона</w:t>
      </w:r>
      <w:proofErr w:type="spellEnd"/>
      <w:r w:rsidR="001F0192">
        <w:t xml:space="preserve"> застройки жилыми домами смешанной этажности различной плотности застройки (Ж-1.1) – «для индивидуального жилищного строительства (2.1)».</w:t>
      </w:r>
      <w:proofErr w:type="gramEnd"/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D7F5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192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D7F58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7395A-30EF-4183-B39B-33A39596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75</TotalTime>
  <Pages>1</Pages>
  <Words>216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60</cp:revision>
  <cp:lastPrinted>2020-02-25T03:17:00Z</cp:lastPrinted>
  <dcterms:created xsi:type="dcterms:W3CDTF">2023-05-10T04:37:00Z</dcterms:created>
  <dcterms:modified xsi:type="dcterms:W3CDTF">2025-10-03T05:10:00Z</dcterms:modified>
</cp:coreProperties>
</file>